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1EDC09" w14:textId="4CAAA3B4" w:rsidR="00ED7DF7" w:rsidRDefault="00497A67" w:rsidP="00497A67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Pr="00B9100B">
        <w:rPr>
          <w:rFonts w:cs="Arial"/>
        </w:rPr>
        <w:t>:</w:t>
      </w:r>
      <w:r w:rsidR="00ED7DF7" w:rsidRPr="00ED7DF7">
        <w:rPr>
          <w:rFonts w:cs="Arial"/>
        </w:rPr>
        <w:t xml:space="preserve"> </w:t>
      </w:r>
      <w:r w:rsidR="00ED7DF7">
        <w:rPr>
          <w:rFonts w:cs="Arial"/>
        </w:rPr>
        <w:t>4302-01</w:t>
      </w:r>
      <w:r w:rsidR="003914C0">
        <w:rPr>
          <w:rFonts w:cs="Arial"/>
        </w:rPr>
        <w:t>56</w:t>
      </w:r>
      <w:r w:rsidR="00ED7DF7">
        <w:rPr>
          <w:rFonts w:cs="Arial"/>
        </w:rPr>
        <w:t>/2024-2</w:t>
      </w:r>
    </w:p>
    <w:p w14:paraId="5EE67388" w14:textId="2B52C98E" w:rsidR="00497A67" w:rsidRPr="00882EA9" w:rsidRDefault="00497A67" w:rsidP="00497A67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="00ED7DF7" w:rsidRPr="00ED7DF7">
        <w:rPr>
          <w:rFonts w:cs="Arial"/>
        </w:rPr>
        <w:t xml:space="preserve"> </w:t>
      </w:r>
      <w:r w:rsidR="00ED7DF7">
        <w:rPr>
          <w:rFonts w:cs="Arial"/>
        </w:rPr>
        <w:t>2024-</w:t>
      </w:r>
      <w:r w:rsidR="003914C0">
        <w:rPr>
          <w:rFonts w:cs="Arial"/>
        </w:rPr>
        <w:t>3</w:t>
      </w:r>
      <w:r w:rsidR="00ED7DF7">
        <w:rPr>
          <w:rFonts w:cs="Arial"/>
        </w:rPr>
        <w:t>43</w:t>
      </w:r>
      <w:r w:rsidRPr="00B9100B">
        <w:rPr>
          <w:rFonts w:cs="Arial"/>
        </w:rPr>
        <w:t xml:space="preserve"> </w:t>
      </w:r>
    </w:p>
    <w:p w14:paraId="49EB0E3C" w14:textId="77777777" w:rsidR="00497A67" w:rsidRDefault="00497A67" w:rsidP="00497A67">
      <w:pPr>
        <w:jc w:val="both"/>
        <w:rPr>
          <w:rFonts w:cs="Arial"/>
        </w:rPr>
      </w:pPr>
    </w:p>
    <w:p w14:paraId="340501D9" w14:textId="77777777" w:rsidR="00497A67" w:rsidRPr="00B9100B" w:rsidRDefault="00497A67" w:rsidP="00497A67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0FE7A8C8" w14:textId="77777777" w:rsidR="00ED7DF7" w:rsidRDefault="00ED7DF7" w:rsidP="00ED7DF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542CCEF" w14:textId="77777777" w:rsidR="00ED7DF7" w:rsidRDefault="00ED7DF7" w:rsidP="00ED7DF7">
      <w:pPr>
        <w:tabs>
          <w:tab w:val="left" w:pos="1083"/>
        </w:tabs>
        <w:rPr>
          <w:rFonts w:cs="Arial"/>
        </w:rPr>
      </w:pPr>
    </w:p>
    <w:p w14:paraId="2EBCC338" w14:textId="77777777" w:rsidR="00ED7DF7" w:rsidRDefault="00ED7DF7" w:rsidP="00ED7DF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1A99FF62" w14:textId="77777777" w:rsidR="00ED7DF7" w:rsidRDefault="00ED7DF7" w:rsidP="00ED7DF7">
      <w:pPr>
        <w:tabs>
          <w:tab w:val="left" w:pos="1083"/>
        </w:tabs>
        <w:rPr>
          <w:rFonts w:cs="Arial"/>
        </w:rPr>
      </w:pPr>
    </w:p>
    <w:p w14:paraId="20E70362" w14:textId="77777777" w:rsidR="00ED7DF7" w:rsidRDefault="00ED7DF7" w:rsidP="00ED7DF7">
      <w:pPr>
        <w:jc w:val="both"/>
        <w:rPr>
          <w:rFonts w:cs="Arial"/>
        </w:rPr>
      </w:pPr>
    </w:p>
    <w:p w14:paraId="59798398" w14:textId="77777777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Naročnik referenčne storitve: ________________________________________________</w:t>
      </w:r>
    </w:p>
    <w:p w14:paraId="25BA3284" w14:textId="77777777" w:rsidR="00ED7DF7" w:rsidRDefault="00ED7DF7" w:rsidP="00ED7DF7">
      <w:pPr>
        <w:jc w:val="both"/>
        <w:rPr>
          <w:rFonts w:cs="Arial"/>
        </w:rPr>
      </w:pPr>
    </w:p>
    <w:p w14:paraId="7330B2B0" w14:textId="77777777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Naslov naročnika referenčne storitve: _________________________________________</w:t>
      </w:r>
    </w:p>
    <w:p w14:paraId="2E4407BE" w14:textId="77777777" w:rsidR="00ED7DF7" w:rsidRDefault="00ED7DF7" w:rsidP="00ED7DF7">
      <w:pPr>
        <w:jc w:val="both"/>
        <w:rPr>
          <w:rFonts w:cs="Arial"/>
        </w:rPr>
      </w:pPr>
    </w:p>
    <w:p w14:paraId="02E9DCF8" w14:textId="77777777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Odgovorna oseba naročnika referenčne storitve: _________________________________</w:t>
      </w:r>
    </w:p>
    <w:p w14:paraId="60CEBA82" w14:textId="77777777" w:rsidR="00ED7DF7" w:rsidRDefault="00ED7DF7" w:rsidP="00ED7DF7">
      <w:pPr>
        <w:jc w:val="both"/>
        <w:rPr>
          <w:rFonts w:cs="Arial"/>
        </w:rPr>
      </w:pPr>
    </w:p>
    <w:p w14:paraId="75D5F1B4" w14:textId="77777777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Kontaktni podatki odgovorne osebe naročnika referenčne storitve: ___________________</w:t>
      </w:r>
    </w:p>
    <w:p w14:paraId="2BA68D7D" w14:textId="77777777" w:rsidR="00ED7DF7" w:rsidRDefault="00ED7DF7" w:rsidP="00ED7DF7">
      <w:pPr>
        <w:jc w:val="both"/>
        <w:rPr>
          <w:rFonts w:cs="Arial"/>
        </w:rPr>
      </w:pPr>
    </w:p>
    <w:p w14:paraId="2F8EBB12" w14:textId="55D94538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11AB6008" w14:textId="77777777" w:rsidR="00ED7DF7" w:rsidRDefault="00ED7DF7" w:rsidP="00ED7DF7">
      <w:pPr>
        <w:jc w:val="both"/>
        <w:rPr>
          <w:rFonts w:cs="Arial"/>
        </w:rPr>
      </w:pPr>
    </w:p>
    <w:p w14:paraId="768FD91C" w14:textId="77777777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Naziv storitve in vrsta storitve: __________________________________________________</w:t>
      </w:r>
    </w:p>
    <w:p w14:paraId="07890EF2" w14:textId="77777777" w:rsidR="00ED7DF7" w:rsidRDefault="00ED7DF7" w:rsidP="00ED7DF7">
      <w:pPr>
        <w:jc w:val="both"/>
        <w:rPr>
          <w:rFonts w:cs="Arial"/>
        </w:rPr>
      </w:pPr>
    </w:p>
    <w:p w14:paraId="300F127C" w14:textId="62D8E764" w:rsidR="00ED7DF7" w:rsidRPr="001112E3" w:rsidRDefault="00ED7DF7" w:rsidP="00C666F2">
      <w:pPr>
        <w:jc w:val="both"/>
        <w:rPr>
          <w:rFonts w:cs="Arial"/>
        </w:rPr>
      </w:pPr>
      <w:r>
        <w:rPr>
          <w:rFonts w:cs="Arial"/>
        </w:rPr>
        <w:t xml:space="preserve">Št. izvedenih kontrol oz. pregledov po predmetni pogodbi oz. naročilnici </w:t>
      </w:r>
      <w:r w:rsidRPr="0026251C">
        <w:rPr>
          <w:rFonts w:cs="Arial"/>
          <w:i/>
          <w:color w:val="A6A6A6" w:themeColor="background1" w:themeShade="A6"/>
          <w:sz w:val="18"/>
          <w:szCs w:val="18"/>
        </w:rPr>
        <w:t>(ponudnik izpolni za tisti del na katerega se izvedena referenčna storitev naša. V primeru pomanjkanja prostora se obrazec ustrezno prilagodi)</w:t>
      </w:r>
      <w:r w:rsidRPr="001112E3">
        <w:rPr>
          <w:rFonts w:cs="Arial"/>
        </w:rPr>
        <w:t>:</w:t>
      </w:r>
    </w:p>
    <w:p w14:paraId="692EC46F" w14:textId="77777777" w:rsidR="00ED7DF7" w:rsidRDefault="00ED7DF7" w:rsidP="00C666F2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kontrola pšenice: </w:t>
      </w:r>
    </w:p>
    <w:p w14:paraId="52605558" w14:textId="44CE16D5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pogodbe oz. naročilnice ___________________________________________;</w:t>
      </w:r>
    </w:p>
    <w:p w14:paraId="2B03A616" w14:textId="4616CEFF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kontrol ________________________________________________________;</w:t>
      </w:r>
    </w:p>
    <w:p w14:paraId="7F02C0E7" w14:textId="6BEB6486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1112E3">
        <w:rPr>
          <w:rFonts w:ascii="Arial" w:hAnsi="Arial" w:cs="Arial"/>
        </w:rPr>
        <w:t>oličina blaga</w:t>
      </w:r>
      <w:r>
        <w:rPr>
          <w:rFonts w:ascii="Arial" w:hAnsi="Arial" w:cs="Arial"/>
        </w:rPr>
        <w:t xml:space="preserve"> (pšenice) po posamezni kontroli</w:t>
      </w:r>
      <w:r w:rsidRPr="001112E3">
        <w:rPr>
          <w:rFonts w:ascii="Arial" w:hAnsi="Arial" w:cs="Arial"/>
        </w:rPr>
        <w:t>: __</w:t>
      </w:r>
      <w:r>
        <w:rPr>
          <w:rFonts w:ascii="Arial" w:hAnsi="Arial" w:cs="Arial"/>
        </w:rPr>
        <w:t>_________________________;</w:t>
      </w:r>
    </w:p>
    <w:p w14:paraId="4D44FE35" w14:textId="23E39191" w:rsidR="00ED7DF7" w:rsidRPr="001112E3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datum zaključene posamezne kontrole __________________________________;</w:t>
      </w:r>
    </w:p>
    <w:p w14:paraId="4C3C5C7B" w14:textId="77777777" w:rsidR="00ED7DF7" w:rsidRDefault="00ED7DF7" w:rsidP="00C666F2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kontrola drugega živilskega blaga (npr.: sladkor, jedilno olje, sol): </w:t>
      </w:r>
    </w:p>
    <w:p w14:paraId="11E695A9" w14:textId="77777777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pogodbe oz. naročilnice ___________________________________________;</w:t>
      </w:r>
    </w:p>
    <w:p w14:paraId="7BE65BA1" w14:textId="62574B93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</w:t>
      </w:r>
      <w:r w:rsidRPr="00ED7DF7">
        <w:rPr>
          <w:rFonts w:ascii="Arial" w:hAnsi="Arial" w:cs="Arial"/>
        </w:rPr>
        <w:t xml:space="preserve"> kontrol </w:t>
      </w:r>
      <w:r>
        <w:rPr>
          <w:rFonts w:ascii="Arial" w:hAnsi="Arial" w:cs="Arial"/>
        </w:rPr>
        <w:t>___</w:t>
      </w:r>
      <w:r w:rsidRPr="00ED7DF7">
        <w:rPr>
          <w:rFonts w:ascii="Arial" w:hAnsi="Arial" w:cs="Arial"/>
        </w:rPr>
        <w:t>_______</w:t>
      </w:r>
      <w:r>
        <w:rPr>
          <w:rFonts w:ascii="Arial" w:hAnsi="Arial" w:cs="Arial"/>
        </w:rPr>
        <w:t>______________________________________________;</w:t>
      </w:r>
      <w:r w:rsidRPr="00ED7DF7">
        <w:rPr>
          <w:rFonts w:ascii="Arial" w:hAnsi="Arial" w:cs="Arial"/>
        </w:rPr>
        <w:t xml:space="preserve"> </w:t>
      </w:r>
    </w:p>
    <w:p w14:paraId="2F5509E8" w14:textId="40F229F4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 w:rsidRPr="00ED7DF7">
        <w:rPr>
          <w:rFonts w:ascii="Arial" w:hAnsi="Arial" w:cs="Arial"/>
        </w:rPr>
        <w:t>količina blaga (drugega živilskeg</w:t>
      </w:r>
      <w:r>
        <w:rPr>
          <w:rFonts w:ascii="Arial" w:hAnsi="Arial" w:cs="Arial"/>
        </w:rPr>
        <w:t>a blaga) po posamezni kontroli</w:t>
      </w:r>
      <w:r w:rsidRPr="00ED7DF7">
        <w:rPr>
          <w:rFonts w:ascii="Arial" w:hAnsi="Arial" w:cs="Arial"/>
        </w:rPr>
        <w:t>_________</w:t>
      </w:r>
      <w:r>
        <w:rPr>
          <w:rFonts w:ascii="Arial" w:hAnsi="Arial" w:cs="Arial"/>
        </w:rPr>
        <w:t>______;</w:t>
      </w:r>
    </w:p>
    <w:p w14:paraId="1393FCA2" w14:textId="77777777" w:rsidR="00ED7DF7" w:rsidRPr="001112E3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datum zaključene posamezne kontrole __________________________________;</w:t>
      </w:r>
    </w:p>
    <w:p w14:paraId="24B4C10D" w14:textId="77777777" w:rsidR="00ED7DF7" w:rsidRDefault="00ED7DF7" w:rsidP="00C666F2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kontrola živih živali (npr.: MPG, prašiči, piščanci):</w:t>
      </w:r>
    </w:p>
    <w:p w14:paraId="044BFBF4" w14:textId="77777777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pogodbe oz. naročilnice ___________________________________________;</w:t>
      </w:r>
    </w:p>
    <w:p w14:paraId="2DAD200B" w14:textId="3CD9E36A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št. kontrol ________________________________________________________; </w:t>
      </w:r>
    </w:p>
    <w:p w14:paraId="1A7476E5" w14:textId="6F0F45E7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živih živali po posamezni kontroli</w:t>
      </w:r>
      <w:r w:rsidRPr="001112E3">
        <w:rPr>
          <w:rFonts w:ascii="Arial" w:hAnsi="Arial" w:cs="Arial"/>
        </w:rPr>
        <w:t>: _</w:t>
      </w:r>
      <w:r>
        <w:rPr>
          <w:rFonts w:ascii="Arial" w:hAnsi="Arial" w:cs="Arial"/>
        </w:rPr>
        <w:t xml:space="preserve">__________________________________; </w:t>
      </w:r>
    </w:p>
    <w:p w14:paraId="78CE9562" w14:textId="77777777" w:rsidR="00ED7DF7" w:rsidRPr="001112E3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datum zaključene posamezne kontrole __________________________________;</w:t>
      </w:r>
    </w:p>
    <w:p w14:paraId="70788532" w14:textId="77777777" w:rsidR="00C666F2" w:rsidRDefault="00ED7DF7" w:rsidP="00C666F2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kontrola naftnih derivatov (</w:t>
      </w:r>
      <w:r w:rsidR="00C666F2">
        <w:rPr>
          <w:rFonts w:ascii="Arial" w:hAnsi="Arial" w:cs="Arial"/>
        </w:rPr>
        <w:t xml:space="preserve">npr. </w:t>
      </w:r>
      <w:r>
        <w:rPr>
          <w:rFonts w:ascii="Arial" w:hAnsi="Arial" w:cs="Arial"/>
        </w:rPr>
        <w:t xml:space="preserve">DG, KOEL, NMB95, JET A1): </w:t>
      </w:r>
    </w:p>
    <w:p w14:paraId="3BCCF3D4" w14:textId="6CB9B441" w:rsidR="00C666F2" w:rsidRPr="00C666F2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pogodbe oz. naročilnice ___________________________________________;</w:t>
      </w:r>
    </w:p>
    <w:p w14:paraId="668FDADD" w14:textId="0983FABD" w:rsidR="00C666F2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kontrol ________________________________________________________;</w:t>
      </w:r>
    </w:p>
    <w:p w14:paraId="46A6565C" w14:textId="4C034273" w:rsidR="00C666F2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1112E3">
        <w:rPr>
          <w:rFonts w:ascii="Arial" w:hAnsi="Arial" w:cs="Arial"/>
        </w:rPr>
        <w:t xml:space="preserve">oličina blaga </w:t>
      </w:r>
      <w:r>
        <w:rPr>
          <w:rFonts w:ascii="Arial" w:hAnsi="Arial" w:cs="Arial"/>
        </w:rPr>
        <w:t>(</w:t>
      </w:r>
      <w:r w:rsidRPr="001112E3">
        <w:rPr>
          <w:rFonts w:ascii="Arial" w:hAnsi="Arial" w:cs="Arial"/>
        </w:rPr>
        <w:t>naftnih derivatov</w:t>
      </w:r>
      <w:r>
        <w:rPr>
          <w:rFonts w:ascii="Arial" w:hAnsi="Arial" w:cs="Arial"/>
        </w:rPr>
        <w:t>) po posamezni kontroli</w:t>
      </w:r>
      <w:r w:rsidRPr="00C666F2">
        <w:rPr>
          <w:rFonts w:ascii="Arial" w:hAnsi="Arial" w:cs="Arial"/>
        </w:rPr>
        <w:t>___________________</w:t>
      </w:r>
      <w:r w:rsidR="00C666F2">
        <w:rPr>
          <w:rFonts w:ascii="Arial" w:hAnsi="Arial" w:cs="Arial"/>
        </w:rPr>
        <w:t>__;</w:t>
      </w:r>
      <w:r w:rsidRPr="00C666F2">
        <w:rPr>
          <w:rFonts w:ascii="Arial" w:hAnsi="Arial" w:cs="Arial"/>
        </w:rPr>
        <w:t xml:space="preserve"> </w:t>
      </w:r>
    </w:p>
    <w:p w14:paraId="31A714FD" w14:textId="77777777" w:rsidR="00C666F2" w:rsidRPr="001112E3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datum zaključene posamezne kontrole __________________________________;</w:t>
      </w:r>
    </w:p>
    <w:p w14:paraId="75F75AEF" w14:textId="77777777" w:rsidR="00C666F2" w:rsidRDefault="00ED7DF7" w:rsidP="00C666F2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kontrola zdravil (za humano medicino in veterino) ali medicinskih pripomočkov: </w:t>
      </w:r>
    </w:p>
    <w:p w14:paraId="574D20EF" w14:textId="77777777" w:rsidR="00C666F2" w:rsidRPr="00C666F2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pogodbe oz. naročilnice ___________________________________________;</w:t>
      </w:r>
    </w:p>
    <w:p w14:paraId="0630C324" w14:textId="399B3E3C" w:rsidR="00C666F2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</w:t>
      </w:r>
      <w:r w:rsidR="00ED7DF7">
        <w:rPr>
          <w:rFonts w:ascii="Arial" w:hAnsi="Arial" w:cs="Arial"/>
        </w:rPr>
        <w:t xml:space="preserve"> kontrol</w:t>
      </w:r>
      <w:r w:rsidR="00ED7DF7" w:rsidRPr="00EE753B">
        <w:rPr>
          <w:rFonts w:ascii="Arial" w:hAnsi="Arial" w:cs="Arial"/>
        </w:rPr>
        <w:t xml:space="preserve"> zdravil ali medicinski</w:t>
      </w:r>
      <w:r w:rsidR="00ED7DF7">
        <w:rPr>
          <w:rFonts w:ascii="Arial" w:hAnsi="Arial" w:cs="Arial"/>
        </w:rPr>
        <w:t>h pripomočkov _________</w:t>
      </w:r>
      <w:r>
        <w:rPr>
          <w:rFonts w:ascii="Arial" w:hAnsi="Arial" w:cs="Arial"/>
        </w:rPr>
        <w:t>___________________;</w:t>
      </w:r>
      <w:r w:rsidR="00ED7DF7">
        <w:rPr>
          <w:rFonts w:ascii="Arial" w:hAnsi="Arial" w:cs="Arial"/>
        </w:rPr>
        <w:t xml:space="preserve"> </w:t>
      </w:r>
    </w:p>
    <w:p w14:paraId="0A8644BD" w14:textId="3589727E" w:rsidR="00C666F2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 w:rsidRPr="00EE753B">
        <w:rPr>
          <w:rFonts w:ascii="Arial" w:hAnsi="Arial" w:cs="Arial"/>
        </w:rPr>
        <w:t xml:space="preserve">vrednost </w:t>
      </w:r>
      <w:r>
        <w:rPr>
          <w:rFonts w:ascii="Arial" w:hAnsi="Arial" w:cs="Arial"/>
        </w:rPr>
        <w:t>zdravil ali medicinskih pripomočkov pri posamezni kontroli</w:t>
      </w:r>
      <w:r w:rsidR="00C666F2">
        <w:rPr>
          <w:rFonts w:ascii="Arial" w:hAnsi="Arial" w:cs="Arial"/>
        </w:rPr>
        <w:t xml:space="preserve"> (v EUR brez DDV) _________________________________________________________________</w:t>
      </w:r>
    </w:p>
    <w:p w14:paraId="7CBDB451" w14:textId="77777777" w:rsidR="00C666F2" w:rsidRPr="001112E3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datum zaključene posamezne kontrole __________________________________;</w:t>
      </w:r>
    </w:p>
    <w:p w14:paraId="5338E22F" w14:textId="40877B84" w:rsidR="00C666F2" w:rsidRPr="00C666F2" w:rsidRDefault="00ED7DF7" w:rsidP="00C666F2">
      <w:pPr>
        <w:pStyle w:val="Odstavekseznama"/>
        <w:numPr>
          <w:ilvl w:val="0"/>
          <w:numId w:val="9"/>
        </w:numPr>
        <w:spacing w:line="240" w:lineRule="auto"/>
        <w:ind w:left="357" w:hanging="357"/>
        <w:rPr>
          <w:rFonts w:cs="Arial"/>
        </w:rPr>
      </w:pPr>
      <w:r>
        <w:rPr>
          <w:rFonts w:ascii="Arial" w:hAnsi="Arial" w:cs="Arial"/>
        </w:rPr>
        <w:lastRenderedPageBreak/>
        <w:t xml:space="preserve">pregled skladnosti blaga z razpisnimi in zakonskimi pogoji s področja medicinskih pripomočkov in osebne zaščitne opreme: </w:t>
      </w:r>
    </w:p>
    <w:p w14:paraId="2A8F58E4" w14:textId="77777777" w:rsidR="00C666F2" w:rsidRPr="00C666F2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pogodbe oz. naročilnice ___________________________________________;</w:t>
      </w:r>
    </w:p>
    <w:p w14:paraId="77343C73" w14:textId="64EBD5F8" w:rsidR="00C666F2" w:rsidRPr="00C666F2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cs="Arial"/>
        </w:rPr>
      </w:pPr>
      <w:r>
        <w:rPr>
          <w:rFonts w:ascii="Arial" w:hAnsi="Arial" w:cs="Arial"/>
        </w:rPr>
        <w:t>št.</w:t>
      </w:r>
      <w:r w:rsidR="00ED7DF7">
        <w:rPr>
          <w:rFonts w:ascii="Arial" w:hAnsi="Arial" w:cs="Arial"/>
        </w:rPr>
        <w:t xml:space="preserve"> pregledov ________</w:t>
      </w:r>
      <w:r>
        <w:rPr>
          <w:rFonts w:ascii="Arial" w:hAnsi="Arial" w:cs="Arial"/>
        </w:rPr>
        <w:t>______________________________________________;</w:t>
      </w:r>
      <w:r w:rsidR="00ED7DF7">
        <w:rPr>
          <w:rFonts w:ascii="Arial" w:hAnsi="Arial" w:cs="Arial"/>
        </w:rPr>
        <w:t xml:space="preserve"> </w:t>
      </w:r>
    </w:p>
    <w:p w14:paraId="1A36F344" w14:textId="5230AF94" w:rsidR="00C666F2" w:rsidRPr="00C666F2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cs="Arial"/>
        </w:rPr>
      </w:pPr>
      <w:r>
        <w:rPr>
          <w:rFonts w:ascii="Arial" w:hAnsi="Arial" w:cs="Arial"/>
        </w:rPr>
        <w:t>vrednost nabavnega blaga pri posameznem pregledu</w:t>
      </w:r>
      <w:r w:rsidR="00C666F2">
        <w:rPr>
          <w:rFonts w:ascii="Arial" w:hAnsi="Arial" w:cs="Arial"/>
        </w:rPr>
        <w:t xml:space="preserve"> (v EUR brez DDV) ________________________________________________________________;</w:t>
      </w:r>
    </w:p>
    <w:p w14:paraId="2FE35AB7" w14:textId="28F0FA41" w:rsidR="00C666F2" w:rsidRPr="001112E3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datum zaključene posamezne kontrole __________________________________.</w:t>
      </w:r>
    </w:p>
    <w:p w14:paraId="167DD120" w14:textId="77777777" w:rsidR="00ED7DF7" w:rsidRDefault="00ED7DF7" w:rsidP="00ED7DF7">
      <w:pPr>
        <w:jc w:val="both"/>
        <w:rPr>
          <w:rFonts w:cs="Arial"/>
        </w:rPr>
      </w:pPr>
    </w:p>
    <w:p w14:paraId="04B7EEFC" w14:textId="6AD24754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Kot naročnik referenčne storitve potrjujemo, da je izvajalec uspešno izvedel zgoraj navedeno(-e) referenčn</w:t>
      </w:r>
      <w:r w:rsidR="00C666F2">
        <w:rPr>
          <w:rFonts w:cs="Arial"/>
        </w:rPr>
        <w:t>o(-</w:t>
      </w:r>
      <w:r>
        <w:rPr>
          <w:rFonts w:cs="Arial"/>
        </w:rPr>
        <w:t>e</w:t>
      </w:r>
      <w:r w:rsidR="00C666F2">
        <w:rPr>
          <w:rFonts w:cs="Arial"/>
        </w:rPr>
        <w:t>)</w:t>
      </w:r>
      <w:r>
        <w:rPr>
          <w:rFonts w:cs="Arial"/>
        </w:rPr>
        <w:t xml:space="preserve"> storit</w:t>
      </w:r>
      <w:r w:rsidR="00C666F2">
        <w:rPr>
          <w:rFonts w:cs="Arial"/>
        </w:rPr>
        <w:t>ev/</w:t>
      </w:r>
      <w:r>
        <w:rPr>
          <w:rFonts w:cs="Arial"/>
        </w:rPr>
        <w:t xml:space="preserve">ve. </w:t>
      </w:r>
    </w:p>
    <w:p w14:paraId="1F57DBF1" w14:textId="77777777" w:rsidR="00ED7DF7" w:rsidRDefault="00ED7DF7" w:rsidP="00ED7DF7">
      <w:pPr>
        <w:jc w:val="both"/>
        <w:rPr>
          <w:rFonts w:cs="Arial"/>
        </w:rPr>
      </w:pPr>
    </w:p>
    <w:p w14:paraId="4F052722" w14:textId="77777777" w:rsidR="00497A67" w:rsidRDefault="00497A67" w:rsidP="00497A67">
      <w:pPr>
        <w:rPr>
          <w:rFonts w:cs="Arial"/>
        </w:rPr>
      </w:pPr>
    </w:p>
    <w:p w14:paraId="13BB1D0B" w14:textId="77777777" w:rsidR="00497A67" w:rsidRDefault="00497A67" w:rsidP="00497A67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497A67" w14:paraId="611C31B8" w14:textId="77777777" w:rsidTr="00462CD8">
        <w:tc>
          <w:tcPr>
            <w:tcW w:w="1630" w:type="dxa"/>
          </w:tcPr>
          <w:p w14:paraId="0C55F2BC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84DD190" w14:textId="77777777" w:rsidR="00497A67" w:rsidRDefault="00497A67" w:rsidP="00462CD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3C6D7527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Podpis referenčnega naročnika:</w:t>
            </w:r>
          </w:p>
          <w:p w14:paraId="4E342BF7" w14:textId="77777777" w:rsidR="00497A67" w:rsidRDefault="00497A67" w:rsidP="00462CD8">
            <w:pPr>
              <w:rPr>
                <w:rFonts w:cs="Arial"/>
              </w:rPr>
            </w:pPr>
          </w:p>
          <w:p w14:paraId="4287718E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1EC914ED" w14:textId="77777777" w:rsidTr="00462CD8">
        <w:tc>
          <w:tcPr>
            <w:tcW w:w="1630" w:type="dxa"/>
          </w:tcPr>
          <w:p w14:paraId="11AC5795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1BA8ACA6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0F414A7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4ECC6E14" w14:textId="77777777" w:rsidTr="00462CD8">
        <w:tc>
          <w:tcPr>
            <w:tcW w:w="1630" w:type="dxa"/>
          </w:tcPr>
          <w:p w14:paraId="23347BCD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2F7E27B0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15C557F7" w14:textId="77777777" w:rsidR="00497A67" w:rsidRDefault="00497A67" w:rsidP="00462CD8">
            <w:pPr>
              <w:rPr>
                <w:rFonts w:cs="Arial"/>
              </w:rPr>
            </w:pPr>
          </w:p>
        </w:tc>
      </w:tr>
    </w:tbl>
    <w:p w14:paraId="13A7DCD2" w14:textId="77777777" w:rsidR="00497A67" w:rsidRDefault="00497A67" w:rsidP="00497A67">
      <w:pPr>
        <w:jc w:val="both"/>
        <w:rPr>
          <w:rFonts w:cs="Arial"/>
          <w:i/>
        </w:rPr>
      </w:pPr>
    </w:p>
    <w:p w14:paraId="29CF18D1" w14:textId="77777777" w:rsidR="00497A67" w:rsidRDefault="00497A67" w:rsidP="00497A67">
      <w:pPr>
        <w:jc w:val="both"/>
        <w:rPr>
          <w:rFonts w:cs="Arial"/>
          <w:i/>
        </w:rPr>
      </w:pPr>
    </w:p>
    <w:p w14:paraId="08F7CA11" w14:textId="77777777" w:rsidR="00497A67" w:rsidRDefault="00497A67" w:rsidP="00497A67">
      <w:pPr>
        <w:jc w:val="both"/>
        <w:rPr>
          <w:rFonts w:cs="Arial"/>
          <w:i/>
        </w:rPr>
      </w:pPr>
    </w:p>
    <w:p w14:paraId="250FB43C" w14:textId="77777777" w:rsidR="00497A67" w:rsidRDefault="00497A67" w:rsidP="00497A67">
      <w:pPr>
        <w:jc w:val="both"/>
        <w:rPr>
          <w:rFonts w:cs="Arial"/>
          <w:i/>
        </w:rPr>
      </w:pPr>
    </w:p>
    <w:p w14:paraId="66823544" w14:textId="77777777" w:rsidR="00497A67" w:rsidRDefault="00497A67" w:rsidP="00497A67">
      <w:pPr>
        <w:jc w:val="both"/>
        <w:rPr>
          <w:rFonts w:cs="Arial"/>
          <w:i/>
        </w:rPr>
      </w:pPr>
    </w:p>
    <w:p w14:paraId="698A1974" w14:textId="77777777" w:rsidR="00C666F2" w:rsidRDefault="00C666F2" w:rsidP="00497A67">
      <w:pPr>
        <w:jc w:val="both"/>
        <w:rPr>
          <w:rFonts w:cs="Arial"/>
          <w:i/>
        </w:rPr>
      </w:pPr>
    </w:p>
    <w:p w14:paraId="7C690629" w14:textId="77777777" w:rsidR="00C666F2" w:rsidRDefault="00C666F2" w:rsidP="00497A67">
      <w:pPr>
        <w:jc w:val="both"/>
        <w:rPr>
          <w:rFonts w:cs="Arial"/>
          <w:i/>
        </w:rPr>
      </w:pPr>
    </w:p>
    <w:p w14:paraId="7B2628FE" w14:textId="77777777" w:rsidR="00C666F2" w:rsidRDefault="00C666F2" w:rsidP="00497A67">
      <w:pPr>
        <w:jc w:val="both"/>
        <w:rPr>
          <w:rFonts w:cs="Arial"/>
          <w:i/>
        </w:rPr>
      </w:pPr>
    </w:p>
    <w:p w14:paraId="7B922473" w14:textId="77777777" w:rsidR="00C666F2" w:rsidRDefault="00C666F2" w:rsidP="00497A67">
      <w:pPr>
        <w:jc w:val="both"/>
        <w:rPr>
          <w:rFonts w:cs="Arial"/>
          <w:i/>
        </w:rPr>
      </w:pPr>
    </w:p>
    <w:p w14:paraId="04062034" w14:textId="77777777" w:rsidR="00C666F2" w:rsidRDefault="00C666F2" w:rsidP="00497A67">
      <w:pPr>
        <w:jc w:val="both"/>
        <w:rPr>
          <w:rFonts w:cs="Arial"/>
          <w:i/>
        </w:rPr>
      </w:pPr>
    </w:p>
    <w:p w14:paraId="202817AA" w14:textId="77777777" w:rsidR="00C666F2" w:rsidRDefault="00C666F2" w:rsidP="00497A67">
      <w:pPr>
        <w:jc w:val="both"/>
        <w:rPr>
          <w:rFonts w:cs="Arial"/>
          <w:i/>
        </w:rPr>
      </w:pPr>
    </w:p>
    <w:p w14:paraId="133600ED" w14:textId="77777777" w:rsidR="00C666F2" w:rsidRDefault="00C666F2" w:rsidP="00497A67">
      <w:pPr>
        <w:jc w:val="both"/>
        <w:rPr>
          <w:rFonts w:cs="Arial"/>
          <w:i/>
        </w:rPr>
      </w:pPr>
    </w:p>
    <w:p w14:paraId="3CCDF579" w14:textId="77777777" w:rsidR="00C666F2" w:rsidRDefault="00C666F2" w:rsidP="00497A67">
      <w:pPr>
        <w:jc w:val="both"/>
        <w:rPr>
          <w:rFonts w:cs="Arial"/>
          <w:i/>
        </w:rPr>
      </w:pPr>
    </w:p>
    <w:p w14:paraId="7BB79E09" w14:textId="77777777" w:rsidR="00C666F2" w:rsidRDefault="00C666F2" w:rsidP="00497A67">
      <w:pPr>
        <w:jc w:val="both"/>
        <w:rPr>
          <w:rFonts w:cs="Arial"/>
          <w:i/>
        </w:rPr>
      </w:pPr>
    </w:p>
    <w:p w14:paraId="2984C203" w14:textId="77777777" w:rsidR="00C666F2" w:rsidRDefault="00C666F2" w:rsidP="00497A67">
      <w:pPr>
        <w:jc w:val="both"/>
        <w:rPr>
          <w:rFonts w:cs="Arial"/>
          <w:i/>
        </w:rPr>
      </w:pPr>
    </w:p>
    <w:p w14:paraId="3719B558" w14:textId="77777777" w:rsidR="00C666F2" w:rsidRDefault="00C666F2" w:rsidP="00497A67">
      <w:pPr>
        <w:jc w:val="both"/>
        <w:rPr>
          <w:rFonts w:cs="Arial"/>
          <w:i/>
        </w:rPr>
      </w:pPr>
    </w:p>
    <w:p w14:paraId="41084B7E" w14:textId="77777777" w:rsidR="00C666F2" w:rsidRDefault="00C666F2" w:rsidP="00497A67">
      <w:pPr>
        <w:jc w:val="both"/>
        <w:rPr>
          <w:rFonts w:cs="Arial"/>
          <w:i/>
        </w:rPr>
      </w:pPr>
    </w:p>
    <w:p w14:paraId="2FB7EC1E" w14:textId="77777777" w:rsidR="00C666F2" w:rsidRDefault="00C666F2" w:rsidP="00497A67">
      <w:pPr>
        <w:jc w:val="both"/>
        <w:rPr>
          <w:rFonts w:cs="Arial"/>
          <w:i/>
        </w:rPr>
      </w:pPr>
    </w:p>
    <w:p w14:paraId="1699A4DA" w14:textId="77777777" w:rsidR="00C666F2" w:rsidRDefault="00C666F2" w:rsidP="00497A67">
      <w:pPr>
        <w:jc w:val="both"/>
        <w:rPr>
          <w:rFonts w:cs="Arial"/>
          <w:i/>
        </w:rPr>
      </w:pPr>
    </w:p>
    <w:p w14:paraId="0A1C6670" w14:textId="77777777" w:rsidR="00C666F2" w:rsidRDefault="00C666F2" w:rsidP="00497A67">
      <w:pPr>
        <w:jc w:val="both"/>
        <w:rPr>
          <w:rFonts w:cs="Arial"/>
          <w:i/>
        </w:rPr>
      </w:pPr>
    </w:p>
    <w:p w14:paraId="51D217C0" w14:textId="77777777" w:rsidR="00C666F2" w:rsidRDefault="00C666F2" w:rsidP="00497A67">
      <w:pPr>
        <w:jc w:val="both"/>
        <w:rPr>
          <w:rFonts w:cs="Arial"/>
          <w:i/>
        </w:rPr>
      </w:pPr>
    </w:p>
    <w:p w14:paraId="31681DB0" w14:textId="77777777" w:rsidR="00C666F2" w:rsidRDefault="00C666F2" w:rsidP="00497A67">
      <w:pPr>
        <w:jc w:val="both"/>
        <w:rPr>
          <w:rFonts w:cs="Arial"/>
          <w:i/>
        </w:rPr>
      </w:pPr>
    </w:p>
    <w:p w14:paraId="58EF0BF8" w14:textId="77777777" w:rsidR="00C666F2" w:rsidRDefault="00C666F2" w:rsidP="00497A67">
      <w:pPr>
        <w:jc w:val="both"/>
        <w:rPr>
          <w:rFonts w:cs="Arial"/>
          <w:i/>
        </w:rPr>
      </w:pPr>
    </w:p>
    <w:p w14:paraId="1B58B089" w14:textId="77777777" w:rsidR="00C666F2" w:rsidRDefault="00C666F2" w:rsidP="00497A67">
      <w:pPr>
        <w:jc w:val="both"/>
        <w:rPr>
          <w:rFonts w:cs="Arial"/>
          <w:i/>
        </w:rPr>
      </w:pPr>
    </w:p>
    <w:p w14:paraId="69851A9B" w14:textId="77777777" w:rsidR="00C666F2" w:rsidRDefault="00C666F2" w:rsidP="00497A67">
      <w:pPr>
        <w:jc w:val="both"/>
        <w:rPr>
          <w:rFonts w:cs="Arial"/>
          <w:i/>
        </w:rPr>
      </w:pPr>
    </w:p>
    <w:p w14:paraId="398A3DDB" w14:textId="77777777" w:rsidR="00C666F2" w:rsidRDefault="00C666F2" w:rsidP="00497A67">
      <w:pPr>
        <w:jc w:val="both"/>
        <w:rPr>
          <w:rFonts w:cs="Arial"/>
          <w:i/>
        </w:rPr>
      </w:pPr>
    </w:p>
    <w:p w14:paraId="781DDAA4" w14:textId="77777777" w:rsidR="00C666F2" w:rsidRDefault="00C666F2" w:rsidP="00497A67">
      <w:pPr>
        <w:jc w:val="both"/>
        <w:rPr>
          <w:rFonts w:cs="Arial"/>
          <w:i/>
        </w:rPr>
      </w:pPr>
    </w:p>
    <w:p w14:paraId="2703CD3A" w14:textId="77777777" w:rsidR="00C666F2" w:rsidRDefault="00C666F2" w:rsidP="00497A67">
      <w:pPr>
        <w:jc w:val="both"/>
        <w:rPr>
          <w:rFonts w:cs="Arial"/>
          <w:i/>
        </w:rPr>
      </w:pPr>
    </w:p>
    <w:p w14:paraId="02215CC8" w14:textId="77777777" w:rsidR="00C666F2" w:rsidRDefault="00C666F2" w:rsidP="00497A67">
      <w:pPr>
        <w:jc w:val="both"/>
        <w:rPr>
          <w:rFonts w:cs="Arial"/>
          <w:i/>
        </w:rPr>
      </w:pPr>
    </w:p>
    <w:p w14:paraId="4079D0DA" w14:textId="77777777" w:rsidR="00C666F2" w:rsidRDefault="00C666F2" w:rsidP="00497A67">
      <w:pPr>
        <w:jc w:val="both"/>
        <w:rPr>
          <w:rFonts w:cs="Arial"/>
          <w:i/>
        </w:rPr>
      </w:pPr>
    </w:p>
    <w:p w14:paraId="08588E27" w14:textId="23B70CFB" w:rsidR="00497A67" w:rsidRPr="005B4793" w:rsidRDefault="00497A67" w:rsidP="00497A67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14:paraId="48521C8C" w14:textId="77777777" w:rsidR="00497A67" w:rsidRDefault="00497A67" w:rsidP="00497A67">
      <w:pPr>
        <w:pStyle w:val="Telobesedila"/>
        <w:tabs>
          <w:tab w:val="num" w:pos="1080"/>
        </w:tabs>
        <w:rPr>
          <w:rFonts w:cs="Arial"/>
          <w:i/>
        </w:rPr>
      </w:pPr>
    </w:p>
    <w:p w14:paraId="111E1169" w14:textId="6842C0CE" w:rsidR="00497A67" w:rsidRDefault="00497A67" w:rsidP="00497A67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63EBA089" w14:textId="4E95D8AC" w:rsidR="003C273B" w:rsidRDefault="003C273B" w:rsidP="00497A67">
      <w:pPr>
        <w:pStyle w:val="Telobesedila"/>
        <w:tabs>
          <w:tab w:val="num" w:pos="1080"/>
        </w:tabs>
        <w:rPr>
          <w:rFonts w:cs="Arial"/>
          <w:i/>
        </w:rPr>
      </w:pPr>
    </w:p>
    <w:p w14:paraId="65A61660" w14:textId="57199AFD" w:rsidR="003C273B" w:rsidRPr="005B4793" w:rsidRDefault="003C273B" w:rsidP="00497A67">
      <w:pPr>
        <w:pStyle w:val="Telobesedila"/>
        <w:tabs>
          <w:tab w:val="num" w:pos="1080"/>
        </w:tabs>
        <w:rPr>
          <w:rFonts w:cs="Arial"/>
          <w:i/>
        </w:rPr>
      </w:pPr>
      <w:r>
        <w:rPr>
          <w:rFonts w:cs="Arial"/>
          <w:i/>
        </w:rPr>
        <w:t xml:space="preserve">V primeru pomanjkanja prostora se obrazec ustrezno prilagodi. </w:t>
      </w:r>
    </w:p>
    <w:p w14:paraId="2C770E24" w14:textId="7DAB5BCE" w:rsidR="00EF5515" w:rsidRPr="00497A67" w:rsidRDefault="00EF5515" w:rsidP="00497A67"/>
    <w:sectPr w:rsidR="00EF5515" w:rsidRPr="00497A67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65897" w14:textId="77777777" w:rsidR="006D72D7" w:rsidRDefault="006D72D7">
      <w:r>
        <w:separator/>
      </w:r>
    </w:p>
  </w:endnote>
  <w:endnote w:type="continuationSeparator" w:id="0">
    <w:p w14:paraId="361D0886" w14:textId="77777777" w:rsidR="006D72D7" w:rsidRDefault="006D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61EB2" w14:textId="3326E45C" w:rsidR="00370866" w:rsidRPr="00C666F2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C666F2">
      <w:rPr>
        <w:rStyle w:val="tevilkastrani"/>
      </w:rPr>
      <w:fldChar w:fldCharType="begin"/>
    </w:r>
    <w:r w:rsidRPr="00C666F2">
      <w:rPr>
        <w:rStyle w:val="tevilkastrani"/>
      </w:rPr>
      <w:instrText xml:space="preserve"> PAGE </w:instrText>
    </w:r>
    <w:r w:rsidRPr="00C666F2">
      <w:rPr>
        <w:rStyle w:val="tevilkastrani"/>
      </w:rPr>
      <w:fldChar w:fldCharType="separate"/>
    </w:r>
    <w:r w:rsidR="008574A8">
      <w:rPr>
        <w:rStyle w:val="tevilkastrani"/>
        <w:noProof/>
      </w:rPr>
      <w:t>2</w:t>
    </w:r>
    <w:r w:rsidRPr="00C666F2">
      <w:rPr>
        <w:rStyle w:val="tevilkastrani"/>
      </w:rPr>
      <w:fldChar w:fldCharType="end"/>
    </w:r>
    <w:r w:rsidRPr="00C666F2">
      <w:rPr>
        <w:rStyle w:val="tevilkastrani"/>
      </w:rPr>
      <w:t xml:space="preserve"> / </w:t>
    </w:r>
    <w:r w:rsidRPr="00C666F2">
      <w:rPr>
        <w:rStyle w:val="tevilkastrani"/>
      </w:rPr>
      <w:fldChar w:fldCharType="begin"/>
    </w:r>
    <w:r w:rsidRPr="00C666F2">
      <w:rPr>
        <w:rStyle w:val="tevilkastrani"/>
      </w:rPr>
      <w:instrText xml:space="preserve"> NUMPAGES </w:instrText>
    </w:r>
    <w:r w:rsidRPr="00C666F2">
      <w:rPr>
        <w:rStyle w:val="tevilkastrani"/>
      </w:rPr>
      <w:fldChar w:fldCharType="separate"/>
    </w:r>
    <w:r w:rsidR="008574A8">
      <w:rPr>
        <w:rStyle w:val="tevilkastrani"/>
        <w:noProof/>
      </w:rPr>
      <w:t>2</w:t>
    </w:r>
    <w:r w:rsidRPr="00C666F2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7B4ED9F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1012C2D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574A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574A8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B5213D" w14:textId="77777777" w:rsidR="006D72D7" w:rsidRDefault="006D72D7">
      <w:r>
        <w:separator/>
      </w:r>
    </w:p>
  </w:footnote>
  <w:footnote w:type="continuationSeparator" w:id="0">
    <w:p w14:paraId="271C93B4" w14:textId="77777777" w:rsidR="006D72D7" w:rsidRDefault="006D7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091AAECE" w:rsidR="00C0552D" w:rsidRPr="009F4AF4" w:rsidRDefault="004B1233" w:rsidP="005D5DE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D5DE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26F3F"/>
    <w:multiLevelType w:val="hybridMultilevel"/>
    <w:tmpl w:val="A086D798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19751557">
    <w:abstractNumId w:val="4"/>
  </w:num>
  <w:num w:numId="2" w16cid:durableId="1602758081">
    <w:abstractNumId w:val="6"/>
  </w:num>
  <w:num w:numId="3" w16cid:durableId="1393575335">
    <w:abstractNumId w:val="3"/>
  </w:num>
  <w:num w:numId="4" w16cid:durableId="881944931">
    <w:abstractNumId w:val="2"/>
  </w:num>
  <w:num w:numId="5" w16cid:durableId="917787967">
    <w:abstractNumId w:val="5"/>
  </w:num>
  <w:num w:numId="6" w16cid:durableId="1546016639">
    <w:abstractNumId w:val="1"/>
  </w:num>
  <w:num w:numId="7" w16cid:durableId="806357816">
    <w:abstractNumId w:val="8"/>
  </w:num>
  <w:num w:numId="8" w16cid:durableId="1615749756">
    <w:abstractNumId w:val="7"/>
  </w:num>
  <w:num w:numId="9" w16cid:durableId="2038118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C5B2B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55DD9"/>
    <w:rsid w:val="00160A58"/>
    <w:rsid w:val="00166414"/>
    <w:rsid w:val="0017296F"/>
    <w:rsid w:val="00174BFE"/>
    <w:rsid w:val="00183318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914C0"/>
    <w:rsid w:val="003B36FC"/>
    <w:rsid w:val="003C0B6A"/>
    <w:rsid w:val="003C123B"/>
    <w:rsid w:val="003C27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97A67"/>
    <w:rsid w:val="004A0508"/>
    <w:rsid w:val="004B065E"/>
    <w:rsid w:val="004B1233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5DEA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D72D7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158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574A8"/>
    <w:rsid w:val="00882006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A4D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666F2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D7DF7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20C3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BD5F34-370A-4DCA-B4E9-CFF4D5DF7C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726C2-2361-4348-B728-A59508C02A3B}">
  <ds:schemaRefs>
    <ds:schemaRef ds:uri="http://schemas.microsoft.com/office/2006/documentManagement/types"/>
    <ds:schemaRef ds:uri="64b5e79a-161e-4f4f-95e3-8c5cd0f50b65"/>
    <ds:schemaRef ds:uri="http://schemas.microsoft.com/office/2006/metadata/properties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6a4cc071-bd85-44c5-acc7-68a9b922d49c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5400567-01E6-49BD-B65A-7E5677A6C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28</TotalTime>
  <Pages>2</Pages>
  <Words>348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25</cp:revision>
  <cp:lastPrinted>2024-07-22T07:12:00Z</cp:lastPrinted>
  <dcterms:created xsi:type="dcterms:W3CDTF">2021-05-24T06:18:00Z</dcterms:created>
  <dcterms:modified xsi:type="dcterms:W3CDTF">2024-09-24T09:10:00Z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